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573" w:rsidRDefault="00986573" w:rsidP="0038339F">
      <w:pPr>
        <w:pStyle w:val="NoSpacing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Pr="007158E7">
        <w:rPr>
          <w:rFonts w:ascii="Times New Roman" w:hAnsi="Times New Roman"/>
          <w:sz w:val="28"/>
          <w:szCs w:val="28"/>
        </w:rPr>
        <w:t xml:space="preserve"> № 2</w:t>
      </w:r>
    </w:p>
    <w:p w:rsidR="00986573" w:rsidRPr="007158E7" w:rsidRDefault="00986573" w:rsidP="0038339F">
      <w:pPr>
        <w:pStyle w:val="NoSpacing"/>
        <w:ind w:left="4962"/>
        <w:jc w:val="center"/>
        <w:rPr>
          <w:rFonts w:ascii="Times New Roman" w:hAnsi="Times New Roman"/>
          <w:sz w:val="28"/>
          <w:szCs w:val="28"/>
        </w:rPr>
      </w:pPr>
    </w:p>
    <w:p w:rsidR="00986573" w:rsidRPr="008267FE" w:rsidRDefault="00986573" w:rsidP="005807BC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 w:rsidRPr="008267FE">
        <w:rPr>
          <w:rFonts w:ascii="Times New Roman" w:hAnsi="Times New Roman"/>
          <w:iCs/>
          <w:sz w:val="28"/>
          <w:szCs w:val="28"/>
        </w:rPr>
        <w:t xml:space="preserve">к решению </w:t>
      </w:r>
      <w:r w:rsidRPr="008267FE">
        <w:rPr>
          <w:rFonts w:ascii="Times New Roman" w:hAnsi="Times New Roman"/>
          <w:bCs/>
          <w:iCs/>
          <w:sz w:val="28"/>
          <w:szCs w:val="28"/>
          <w:lang w:val="en-US"/>
        </w:rPr>
        <w:t>XV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I</w:t>
      </w:r>
      <w:r w:rsidRPr="008267FE">
        <w:rPr>
          <w:rFonts w:ascii="Times New Roman" w:hAnsi="Times New Roman"/>
          <w:bCs/>
          <w:iCs/>
          <w:sz w:val="28"/>
          <w:szCs w:val="28"/>
        </w:rPr>
        <w:t xml:space="preserve"> сессии </w:t>
      </w:r>
      <w:r w:rsidRPr="008267FE">
        <w:rPr>
          <w:rFonts w:ascii="Times New Roman" w:hAnsi="Times New Roman"/>
          <w:bCs/>
          <w:iCs/>
          <w:sz w:val="28"/>
          <w:szCs w:val="28"/>
          <w:lang w:val="en-US"/>
        </w:rPr>
        <w:t>III</w:t>
      </w:r>
      <w:r w:rsidRPr="008267FE">
        <w:rPr>
          <w:rFonts w:ascii="Times New Roman" w:hAnsi="Times New Roman"/>
          <w:bCs/>
          <w:iCs/>
          <w:sz w:val="28"/>
          <w:szCs w:val="28"/>
        </w:rPr>
        <w:t xml:space="preserve"> созыва</w:t>
      </w:r>
    </w:p>
    <w:p w:rsidR="00986573" w:rsidRPr="008267FE" w:rsidRDefault="00986573" w:rsidP="005807BC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 w:rsidRPr="008267FE">
        <w:rPr>
          <w:rFonts w:ascii="Times New Roman" w:hAnsi="Times New Roman"/>
          <w:iCs/>
          <w:sz w:val="28"/>
          <w:szCs w:val="28"/>
        </w:rPr>
        <w:t>Совета Выселковского сельского</w:t>
      </w:r>
    </w:p>
    <w:p w:rsidR="00986573" w:rsidRPr="008267FE" w:rsidRDefault="00986573" w:rsidP="005807BC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 w:rsidRPr="008267FE">
        <w:rPr>
          <w:rFonts w:ascii="Times New Roman" w:hAnsi="Times New Roman"/>
          <w:iCs/>
          <w:sz w:val="28"/>
          <w:szCs w:val="28"/>
        </w:rPr>
        <w:t>поселения Выселковского района</w:t>
      </w:r>
    </w:p>
    <w:p w:rsidR="00986573" w:rsidRDefault="00986573" w:rsidP="005807BC">
      <w:pPr>
        <w:spacing w:after="0" w:line="240" w:lineRule="auto"/>
        <w:jc w:val="center"/>
      </w:pPr>
      <w:r>
        <w:rPr>
          <w:rFonts w:ascii="Times New Roman" w:hAnsi="Times New Roman"/>
          <w:iCs/>
          <w:sz w:val="28"/>
          <w:szCs w:val="28"/>
        </w:rPr>
        <w:t xml:space="preserve">                                                                      </w:t>
      </w:r>
      <w:r w:rsidRPr="008267FE">
        <w:rPr>
          <w:rFonts w:ascii="Times New Roman" w:hAnsi="Times New Roman"/>
          <w:iCs/>
          <w:sz w:val="28"/>
          <w:szCs w:val="28"/>
        </w:rPr>
        <w:t xml:space="preserve">от </w:t>
      </w:r>
      <w:r>
        <w:rPr>
          <w:rFonts w:ascii="Times New Roman" w:hAnsi="Times New Roman"/>
          <w:iCs/>
          <w:sz w:val="28"/>
          <w:szCs w:val="28"/>
        </w:rPr>
        <w:t>19.04</w:t>
      </w:r>
      <w:r w:rsidRPr="008267FE">
        <w:rPr>
          <w:rFonts w:ascii="Times New Roman" w:hAnsi="Times New Roman"/>
          <w:iCs/>
          <w:sz w:val="28"/>
          <w:szCs w:val="28"/>
        </w:rPr>
        <w:t xml:space="preserve">.2016 года № </w:t>
      </w:r>
      <w:r>
        <w:rPr>
          <w:rFonts w:ascii="Times New Roman" w:hAnsi="Times New Roman"/>
          <w:iCs/>
          <w:sz w:val="28"/>
          <w:szCs w:val="28"/>
        </w:rPr>
        <w:t>3-118</w:t>
      </w:r>
    </w:p>
    <w:p w:rsidR="00986573" w:rsidRPr="007158E7" w:rsidRDefault="00986573" w:rsidP="0038339F">
      <w:pPr>
        <w:pStyle w:val="NoSpacing"/>
        <w:ind w:left="4962"/>
        <w:jc w:val="center"/>
        <w:rPr>
          <w:rFonts w:ascii="Times New Roman" w:hAnsi="Times New Roman"/>
          <w:sz w:val="28"/>
          <w:szCs w:val="28"/>
        </w:rPr>
      </w:pPr>
    </w:p>
    <w:p w:rsidR="00986573" w:rsidRDefault="00986573"/>
    <w:p w:rsidR="00986573" w:rsidRDefault="00986573"/>
    <w:p w:rsidR="00986573" w:rsidRDefault="00986573" w:rsidP="007158E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Доходы местного бюджета за</w:t>
      </w:r>
      <w:r w:rsidRPr="00937AC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2015</w:t>
      </w:r>
      <w:r w:rsidRPr="000A0CEC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7158E7">
        <w:rPr>
          <w:rFonts w:ascii="Times New Roman" w:hAnsi="Times New Roman"/>
          <w:b/>
          <w:sz w:val="28"/>
          <w:szCs w:val="28"/>
        </w:rPr>
        <w:t>по кодам видов доходов, классификации операций сектора государственного управления, относящихся к доходам местного бюджета</w:t>
      </w:r>
    </w:p>
    <w:p w:rsidR="00986573" w:rsidRPr="007158E7" w:rsidRDefault="00986573" w:rsidP="007158E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986573" w:rsidRPr="000A0CEC" w:rsidRDefault="00986573" w:rsidP="000A0CEC">
      <w:pPr>
        <w:jc w:val="right"/>
        <w:rPr>
          <w:rFonts w:ascii="Times New Roman" w:hAnsi="Times New Roman"/>
        </w:rPr>
      </w:pPr>
      <w:r w:rsidRPr="000A0CEC">
        <w:rPr>
          <w:rFonts w:ascii="Times New Roman" w:hAnsi="Times New Roman"/>
        </w:rPr>
        <w:t>(тыс.руб.)</w:t>
      </w:r>
    </w:p>
    <w:tbl>
      <w:tblPr>
        <w:tblW w:w="9512" w:type="dxa"/>
        <w:tblInd w:w="93" w:type="dxa"/>
        <w:tblLayout w:type="fixed"/>
        <w:tblLook w:val="00A0"/>
      </w:tblPr>
      <w:tblGrid>
        <w:gridCol w:w="3276"/>
        <w:gridCol w:w="708"/>
        <w:gridCol w:w="1276"/>
        <w:gridCol w:w="567"/>
        <w:gridCol w:w="708"/>
        <w:gridCol w:w="710"/>
        <w:gridCol w:w="1133"/>
        <w:gridCol w:w="1134"/>
      </w:tblGrid>
      <w:tr w:rsidR="00986573" w:rsidRPr="009C78A0" w:rsidTr="00C50A6A">
        <w:trPr>
          <w:trHeight w:val="82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3D4AD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  <w:p w:rsidR="00986573" w:rsidRPr="009C78A0" w:rsidRDefault="00986573" w:rsidP="003D4AD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86573" w:rsidRPr="009C78A0" w:rsidRDefault="00986573" w:rsidP="003D4AD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86573" w:rsidRPr="009C78A0" w:rsidRDefault="00986573" w:rsidP="003D4AD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86573" w:rsidRPr="009C78A0" w:rsidRDefault="00986573" w:rsidP="003D4AD0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 дохода бюджетной классификации</w:t>
            </w:r>
          </w:p>
          <w:p w:rsidR="00986573" w:rsidRPr="009C78A0" w:rsidRDefault="00986573" w:rsidP="003D4AD0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86573" w:rsidRPr="009C78A0" w:rsidRDefault="00986573" w:rsidP="003D4AD0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86573" w:rsidRPr="009C78A0" w:rsidRDefault="00986573" w:rsidP="003D4AD0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Уточненный план</w:t>
            </w:r>
          </w:p>
          <w:p w:rsidR="00986573" w:rsidRPr="009C78A0" w:rsidRDefault="00986573" w:rsidP="003D4AD0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A0CEC">
            <w:pPr>
              <w:pStyle w:val="NoSpacing"/>
              <w:ind w:right="176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986573" w:rsidRPr="009C78A0" w:rsidTr="00C50A6A">
        <w:trPr>
          <w:trHeight w:val="34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3D4AD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86573" w:rsidRPr="009C78A0" w:rsidRDefault="00986573" w:rsidP="003D4AD0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86573" w:rsidRPr="009C78A0" w:rsidRDefault="00986573" w:rsidP="003D4AD0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A0CEC">
            <w:pPr>
              <w:pStyle w:val="NoSpacing"/>
              <w:ind w:right="176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86573" w:rsidRPr="009C78A0" w:rsidTr="00795FB5">
        <w:trPr>
          <w:trHeight w:val="28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102583,9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AF22C6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86573" w:rsidRPr="009C78A0" w:rsidRDefault="00986573" w:rsidP="00AF22C6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108280,4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6573" w:rsidRPr="009C78A0" w:rsidTr="00795FB5">
        <w:trPr>
          <w:trHeight w:val="6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66200,9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70266,2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6573" w:rsidRPr="009C78A0" w:rsidTr="00795FB5">
        <w:trPr>
          <w:trHeight w:val="6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66200,9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784FA6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70266,2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6573" w:rsidRPr="009C78A0" w:rsidTr="00795FB5">
        <w:trPr>
          <w:trHeight w:val="20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10102010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63412,9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67425,6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6573" w:rsidRPr="009C78A0" w:rsidTr="006F51C8">
        <w:trPr>
          <w:trHeight w:val="69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10102010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F90E77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67339,1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6573" w:rsidRPr="009C78A0" w:rsidTr="000B0E2B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28165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45,7</w:t>
            </w: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86573" w:rsidRPr="009C78A0" w:rsidTr="000B0E2B">
        <w:trPr>
          <w:trHeight w:val="304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Default="00986573" w:rsidP="00AF22C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48159C" w:rsidRDefault="00986573" w:rsidP="00AF22C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22,1</w:t>
            </w:r>
          </w:p>
        </w:tc>
      </w:tr>
      <w:tr w:rsidR="00986573" w:rsidRPr="009C78A0" w:rsidTr="000B0E2B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48159C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986573" w:rsidRPr="009C78A0" w:rsidTr="000B0E2B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AC64F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124,2</w:t>
            </w:r>
          </w:p>
        </w:tc>
      </w:tr>
      <w:tr w:rsidR="00986573" w:rsidRPr="009C78A0" w:rsidTr="000B0E2B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0B0A23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122,7</w:t>
            </w:r>
          </w:p>
        </w:tc>
      </w:tr>
      <w:tr w:rsidR="00986573" w:rsidRPr="009C78A0" w:rsidTr="000B0E2B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0B0A23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986573" w:rsidRPr="009C78A0" w:rsidTr="000B0E2B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48159C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</w:tc>
      </w:tr>
      <w:tr w:rsidR="00986573" w:rsidRPr="009C78A0" w:rsidTr="000B0E2B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48159C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2648,0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2699,6</w:t>
            </w:r>
          </w:p>
        </w:tc>
      </w:tr>
      <w:tr w:rsidR="00986573" w:rsidRPr="009C78A0" w:rsidTr="000B0E2B">
        <w:trPr>
          <w:trHeight w:val="55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C4636B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2689,1</w:t>
            </w:r>
          </w:p>
        </w:tc>
      </w:tr>
      <w:tr w:rsidR="00986573" w:rsidRPr="009C78A0" w:rsidTr="000B0E2B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-3,1</w:t>
            </w:r>
          </w:p>
        </w:tc>
      </w:tr>
      <w:tr w:rsidR="00986573" w:rsidRPr="009C78A0" w:rsidTr="000B0E2B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986573" w:rsidRPr="009C78A0" w:rsidTr="000B0E2B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986573" w:rsidRPr="00C4636B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90E7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86573" w:rsidRPr="009C78A0" w:rsidTr="000B0E2B">
        <w:trPr>
          <w:trHeight w:val="39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EB70D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 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10102040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16,0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16,8</w:t>
            </w: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6573" w:rsidRPr="009C78A0" w:rsidTr="000B0E2B">
        <w:trPr>
          <w:trHeight w:val="170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EB70D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E0DC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2E0DC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16,8</w:t>
            </w:r>
          </w:p>
        </w:tc>
      </w:tr>
      <w:tr w:rsidR="00986573" w:rsidRPr="009C78A0" w:rsidTr="000B0E2B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F501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5203,0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5262,2</w:t>
            </w:r>
          </w:p>
        </w:tc>
      </w:tr>
      <w:tr w:rsidR="00986573" w:rsidRPr="009C78A0" w:rsidTr="000B0E2B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10302000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F501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5203,0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5262,2</w:t>
            </w:r>
          </w:p>
        </w:tc>
      </w:tr>
      <w:tr w:rsidR="00986573" w:rsidRPr="009C78A0" w:rsidTr="000B0E2B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10302230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6A7B31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1800,5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1834,4</w:t>
            </w:r>
          </w:p>
        </w:tc>
      </w:tr>
      <w:tr w:rsidR="00986573" w:rsidRPr="009C78A0" w:rsidTr="000B0E2B">
        <w:trPr>
          <w:trHeight w:val="8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795FB5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10302240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F501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986573" w:rsidRPr="009C78A0" w:rsidTr="000B0E2B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795FB5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10302250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F501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F501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3354,5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3614,0</w:t>
            </w:r>
          </w:p>
        </w:tc>
      </w:tr>
      <w:tr w:rsidR="00986573" w:rsidRPr="009C78A0" w:rsidTr="000B0E2B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795FB5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10302260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-235,9</w:t>
            </w:r>
          </w:p>
        </w:tc>
      </w:tr>
      <w:tr w:rsidR="00986573" w:rsidRPr="009C78A0" w:rsidTr="000B0E2B">
        <w:trPr>
          <w:trHeight w:val="53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C7603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AC64F8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5237,5</w:t>
            </w:r>
          </w:p>
        </w:tc>
      </w:tr>
      <w:tr w:rsidR="00986573" w:rsidRPr="009C78A0" w:rsidTr="000B0E2B">
        <w:trPr>
          <w:trHeight w:val="70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10503000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C7603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AC64F8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5237,5</w:t>
            </w:r>
          </w:p>
        </w:tc>
      </w:tr>
      <w:tr w:rsidR="00986573" w:rsidRPr="009C78A0" w:rsidTr="000B0E2B">
        <w:trPr>
          <w:trHeight w:val="4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10503010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C7603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5237,8</w:t>
            </w:r>
          </w:p>
        </w:tc>
      </w:tr>
      <w:tr w:rsidR="00986573" w:rsidRPr="009C78A0" w:rsidTr="000B0E2B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C760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10503010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C760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5234,3</w:t>
            </w:r>
          </w:p>
        </w:tc>
      </w:tr>
      <w:tr w:rsidR="00986573" w:rsidRPr="009C78A0" w:rsidTr="000B0E2B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C760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10503010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C760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86573" w:rsidRPr="009C78A0" w:rsidTr="000B0E2B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C760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10503010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C760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86573" w:rsidRPr="009C78A0" w:rsidTr="000B0E2B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C760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10503020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C760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AC64F8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-0,3</w:t>
            </w:r>
          </w:p>
        </w:tc>
      </w:tr>
      <w:tr w:rsidR="00986573" w:rsidRPr="009C78A0" w:rsidTr="000B0E2B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C760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EC760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10503020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C760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AC64F8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-0,3</w:t>
            </w:r>
          </w:p>
        </w:tc>
      </w:tr>
      <w:tr w:rsidR="00986573" w:rsidRPr="009C78A0" w:rsidTr="000B0E2B">
        <w:trPr>
          <w:trHeight w:val="59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6A7B3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25900,0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27584,1</w:t>
            </w:r>
          </w:p>
        </w:tc>
      </w:tr>
      <w:tr w:rsidR="00986573" w:rsidRPr="009C78A0" w:rsidTr="000B0E2B">
        <w:trPr>
          <w:trHeight w:val="4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3900,0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4262,9</w:t>
            </w:r>
          </w:p>
        </w:tc>
      </w:tr>
      <w:tr w:rsidR="00986573" w:rsidRPr="009C78A0" w:rsidTr="000B0E2B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1C6E1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6A7B3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3900,0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4262,9</w:t>
            </w:r>
          </w:p>
        </w:tc>
      </w:tr>
      <w:tr w:rsidR="00986573" w:rsidRPr="009C78A0" w:rsidTr="000B0E2B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1C6E1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4223,3</w:t>
            </w:r>
          </w:p>
        </w:tc>
      </w:tr>
      <w:tr w:rsidR="00986573" w:rsidRPr="009C78A0" w:rsidTr="000B0E2B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1C6E1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39,3</w:t>
            </w:r>
          </w:p>
        </w:tc>
      </w:tr>
      <w:tr w:rsidR="00986573" w:rsidRPr="009C78A0" w:rsidTr="000B0E2B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1C6E1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986573" w:rsidRPr="009C78A0" w:rsidTr="000B0E2B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1C6E1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86573" w:rsidRPr="009C78A0" w:rsidTr="000B0E2B">
        <w:trPr>
          <w:trHeight w:val="3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6A7B3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23321,2</w:t>
            </w:r>
          </w:p>
        </w:tc>
      </w:tr>
      <w:tr w:rsidR="00986573" w:rsidRPr="009C78A0" w:rsidTr="000B0E2B">
        <w:trPr>
          <w:trHeight w:val="3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10606033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216B5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14478,7</w:t>
            </w:r>
          </w:p>
        </w:tc>
      </w:tr>
      <w:tr w:rsidR="00986573" w:rsidRPr="009C78A0" w:rsidTr="000B0E2B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C3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10606033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14474,5</w:t>
            </w:r>
          </w:p>
        </w:tc>
      </w:tr>
      <w:tr w:rsidR="00986573" w:rsidRPr="009C78A0" w:rsidTr="000B0E2B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C3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216B5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10606033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1,9</w:t>
            </w:r>
          </w:p>
        </w:tc>
      </w:tr>
      <w:tr w:rsidR="00986573" w:rsidRPr="009C78A0" w:rsidTr="000B0E2B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48159C" w:rsidRDefault="00986573" w:rsidP="00FC3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10606033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2,2</w:t>
            </w:r>
          </w:p>
        </w:tc>
      </w:tr>
      <w:tr w:rsidR="00986573" w:rsidRPr="009C78A0" w:rsidTr="000B0E2B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48159C" w:rsidRDefault="00986573" w:rsidP="00FC3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10606033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86573" w:rsidRPr="009C78A0" w:rsidTr="000B0E2B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48159C" w:rsidRDefault="00986573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216B5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8500,0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8842,5</w:t>
            </w:r>
          </w:p>
        </w:tc>
      </w:tr>
      <w:tr w:rsidR="00986573" w:rsidRPr="009C78A0" w:rsidTr="000B0E2B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48159C" w:rsidRDefault="00986573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8705,3</w:t>
            </w:r>
          </w:p>
        </w:tc>
      </w:tr>
      <w:tr w:rsidR="00986573" w:rsidRPr="009C78A0" w:rsidTr="000B0E2B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48159C" w:rsidRDefault="00986573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128,6</w:t>
            </w:r>
          </w:p>
        </w:tc>
      </w:tr>
      <w:tr w:rsidR="00986573" w:rsidRPr="009C78A0" w:rsidTr="000B0E2B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48159C" w:rsidRDefault="00986573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</w:tr>
      <w:tr w:rsidR="00986573" w:rsidRPr="009C78A0" w:rsidTr="000B0E2B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48159C" w:rsidRDefault="00986573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</w:tr>
      <w:tr w:rsidR="00986573" w:rsidRPr="009C78A0" w:rsidTr="000B0E2B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48159C" w:rsidRDefault="00986573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6,7</w:t>
            </w:r>
          </w:p>
        </w:tc>
      </w:tr>
      <w:tr w:rsidR="00986573" w:rsidRPr="009C78A0" w:rsidTr="000B0E2B">
        <w:trPr>
          <w:trHeight w:val="162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48159C" w:rsidRDefault="00986573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-174,8</w:t>
            </w:r>
          </w:p>
        </w:tc>
      </w:tr>
      <w:tr w:rsidR="00986573" w:rsidRPr="009C78A0" w:rsidTr="000B0E2B">
        <w:trPr>
          <w:trHeight w:val="38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Default="00986573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10904000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-174,8</w:t>
            </w:r>
          </w:p>
        </w:tc>
      </w:tr>
      <w:tr w:rsidR="00986573" w:rsidRPr="009C78A0" w:rsidTr="000B0E2B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Default="00986573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10904053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-174,8</w:t>
            </w:r>
          </w:p>
        </w:tc>
      </w:tr>
      <w:tr w:rsidR="00986573" w:rsidRPr="009C78A0" w:rsidTr="000B0E2B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Default="00986573" w:rsidP="00A90209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межселенных территориях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10904053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-172,5</w:t>
            </w:r>
          </w:p>
        </w:tc>
      </w:tr>
      <w:tr w:rsidR="00986573" w:rsidRPr="009C78A0" w:rsidTr="000B0E2B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Default="00986573" w:rsidP="00A90209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10904053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-1,7</w:t>
            </w:r>
          </w:p>
        </w:tc>
      </w:tr>
      <w:tr w:rsidR="00986573" w:rsidRPr="009C78A0" w:rsidTr="000B0E2B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Default="00986573" w:rsidP="00A90209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10904053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-0,6</w:t>
            </w:r>
          </w:p>
        </w:tc>
      </w:tr>
      <w:tr w:rsidR="00986573" w:rsidRPr="009C78A0" w:rsidTr="000B0E2B">
        <w:trPr>
          <w:trHeight w:val="7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BE4D7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BE4D7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BE4D7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20,5</w:t>
            </w:r>
          </w:p>
        </w:tc>
      </w:tr>
      <w:tr w:rsidR="00986573" w:rsidRPr="009C78A0" w:rsidTr="000B0E2B">
        <w:trPr>
          <w:trHeight w:val="2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11105000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BE4D7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20,5</w:t>
            </w:r>
          </w:p>
        </w:tc>
      </w:tr>
      <w:tr w:rsidR="00986573" w:rsidRPr="009C78A0" w:rsidTr="000B0E2B">
        <w:trPr>
          <w:trHeight w:val="257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B27379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сдачи в аренду имущества,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находящегося в оперативном упра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влении органов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управления муниципальных районов и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11105035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B2737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B2737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20,5</w:t>
            </w:r>
          </w:p>
        </w:tc>
      </w:tr>
      <w:tr w:rsidR="00986573" w:rsidRPr="009C78A0" w:rsidTr="000B0E2B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1822D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11300000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20,7</w:t>
            </w:r>
          </w:p>
        </w:tc>
      </w:tr>
      <w:tr w:rsidR="00986573" w:rsidRPr="009C78A0" w:rsidTr="000B0E2B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1822D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11302000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20,7</w:t>
            </w:r>
          </w:p>
        </w:tc>
      </w:tr>
      <w:tr w:rsidR="00986573" w:rsidRPr="009C78A0" w:rsidTr="000B0E2B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1822D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B2737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11302995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20,7</w:t>
            </w:r>
          </w:p>
        </w:tc>
      </w:tr>
      <w:tr w:rsidR="00986573" w:rsidRPr="009C78A0" w:rsidTr="000B0E2B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826E1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986573" w:rsidRPr="009C78A0" w:rsidTr="000B0E2B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11623000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62,8</w:t>
            </w:r>
          </w:p>
        </w:tc>
      </w:tr>
      <w:tr w:rsidR="00986573" w:rsidRPr="009C78A0" w:rsidTr="000B0E2B">
        <w:trPr>
          <w:trHeight w:val="30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Default="00986573" w:rsidP="00E85D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11623051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62,8</w:t>
            </w:r>
          </w:p>
        </w:tc>
      </w:tr>
      <w:tr w:rsidR="00986573" w:rsidRPr="009C78A0" w:rsidTr="000B0E2B">
        <w:trPr>
          <w:trHeight w:val="197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Default="00986573" w:rsidP="00E85D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11651000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</w:tr>
      <w:tr w:rsidR="00986573" w:rsidRPr="009C78A0" w:rsidTr="000B0E2B">
        <w:trPr>
          <w:trHeight w:val="225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Default="00986573" w:rsidP="00E85D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11651040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</w:tr>
      <w:tr w:rsidR="00986573" w:rsidRPr="009C78A0" w:rsidTr="000B0E2B">
        <w:trPr>
          <w:trHeight w:val="6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573" w:rsidRDefault="00986573" w:rsidP="00E85D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271D5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74936,3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74630,3</w:t>
            </w:r>
          </w:p>
        </w:tc>
      </w:tr>
      <w:tr w:rsidR="00986573" w:rsidRPr="009C78A0" w:rsidTr="000B0E2B">
        <w:trPr>
          <w:trHeight w:val="183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20200000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271D5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271D5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74081,5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73750,5</w:t>
            </w:r>
          </w:p>
        </w:tc>
      </w:tr>
      <w:tr w:rsidR="00986573" w:rsidRPr="009C78A0" w:rsidTr="000B0E2B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20202000</w:t>
            </w:r>
          </w:p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68073,9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67742,9</w:t>
            </w:r>
          </w:p>
        </w:tc>
      </w:tr>
      <w:tr w:rsidR="00986573" w:rsidRPr="009C78A0" w:rsidTr="000B0E2B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сельских поселений на реализацию федеральных целевых программ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20202051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318,2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318,0</w:t>
            </w:r>
          </w:p>
        </w:tc>
      </w:tr>
      <w:tr w:rsidR="00986573" w:rsidRPr="009C78A0" w:rsidTr="000B0E2B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20202077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C21AC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14949,3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14949,3</w:t>
            </w:r>
          </w:p>
        </w:tc>
      </w:tr>
      <w:tr w:rsidR="00986573" w:rsidRPr="009C78A0" w:rsidTr="000B0E2B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</w:t>
            </w:r>
          </w:p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1D5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20202999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430BB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52806,4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52475,6</w:t>
            </w:r>
          </w:p>
        </w:tc>
      </w:tr>
      <w:tr w:rsidR="00986573" w:rsidRPr="009C78A0" w:rsidTr="000B0E2B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20203000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85D7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7,6</w:t>
            </w:r>
          </w:p>
        </w:tc>
      </w:tr>
      <w:tr w:rsidR="00986573" w:rsidRPr="009C78A0" w:rsidTr="000B0E2B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20203024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85D7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7,6</w:t>
            </w:r>
          </w:p>
        </w:tc>
      </w:tr>
      <w:tr w:rsidR="00986573" w:rsidRPr="009C78A0" w:rsidTr="000B0E2B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20204000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85D7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986573" w:rsidRPr="009C78A0" w:rsidTr="000B0E2B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20204999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E85D7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986573" w:rsidRPr="009C78A0" w:rsidTr="000B0E2B">
        <w:trPr>
          <w:trHeight w:val="81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27653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854,0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879,0</w:t>
            </w:r>
          </w:p>
        </w:tc>
      </w:tr>
      <w:tr w:rsidR="00986573" w:rsidRPr="009C78A0" w:rsidTr="000B0E2B">
        <w:trPr>
          <w:trHeight w:val="60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20705000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05443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854,0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879,0</w:t>
            </w:r>
          </w:p>
        </w:tc>
      </w:tr>
      <w:tr w:rsidR="00986573" w:rsidRPr="009C78A0" w:rsidTr="000B0E2B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20705030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05443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854,0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879,0</w:t>
            </w:r>
          </w:p>
        </w:tc>
      </w:tr>
      <w:tr w:rsidR="00986573" w:rsidRPr="009C78A0" w:rsidTr="000B0E2B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05443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21800000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05443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986573" w:rsidRPr="009C78A0" w:rsidTr="000B0E2B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05443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21805000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05443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986573" w:rsidRPr="009C78A0" w:rsidTr="000B0E2B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05443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21805010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05443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986573" w:rsidRPr="009C78A0" w:rsidTr="000B0E2B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05443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21900000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276533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05443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-103,4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-103,4</w:t>
            </w:r>
          </w:p>
        </w:tc>
      </w:tr>
      <w:tr w:rsidR="00986573" w:rsidRPr="009C78A0" w:rsidTr="000B0E2B">
        <w:trPr>
          <w:trHeight w:val="63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21905000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AF22C6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-103,4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-103,4</w:t>
            </w:r>
          </w:p>
        </w:tc>
      </w:tr>
      <w:tr w:rsidR="00986573" w:rsidRPr="009C78A0" w:rsidTr="000B0E2B">
        <w:trPr>
          <w:trHeight w:val="63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21905000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AF22C6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-103,4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sz w:val="24"/>
                <w:szCs w:val="24"/>
                <w:lang w:eastAsia="ru-RU"/>
              </w:rPr>
              <w:t>-103,4</w:t>
            </w:r>
          </w:p>
        </w:tc>
      </w:tr>
      <w:tr w:rsidR="00986573" w:rsidRPr="009C78A0" w:rsidTr="000B0E2B">
        <w:trPr>
          <w:trHeight w:val="67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892D3C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892D3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892D3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892D3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892D3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892D3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573" w:rsidRPr="009C78A0" w:rsidRDefault="00986573" w:rsidP="00892D3C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177520,2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78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182910,7</w:t>
            </w:r>
          </w:p>
          <w:p w:rsidR="00986573" w:rsidRPr="009C78A0" w:rsidRDefault="00986573" w:rsidP="000B0E2B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86573" w:rsidRDefault="00986573" w:rsidP="0017120B">
      <w:pPr>
        <w:pStyle w:val="NoSpacing"/>
        <w:rPr>
          <w:rFonts w:ascii="Times New Roman" w:hAnsi="Times New Roman"/>
          <w:sz w:val="24"/>
          <w:szCs w:val="24"/>
        </w:rPr>
      </w:pPr>
    </w:p>
    <w:p w:rsidR="00986573" w:rsidRDefault="00986573" w:rsidP="0017120B">
      <w:pPr>
        <w:pStyle w:val="NoSpacing"/>
        <w:rPr>
          <w:rFonts w:ascii="Times New Roman" w:hAnsi="Times New Roman"/>
          <w:sz w:val="24"/>
          <w:szCs w:val="24"/>
        </w:rPr>
      </w:pPr>
    </w:p>
    <w:p w:rsidR="00986573" w:rsidRDefault="00986573" w:rsidP="0017120B">
      <w:pPr>
        <w:pStyle w:val="NoSpacing"/>
        <w:rPr>
          <w:rFonts w:ascii="Times New Roman" w:hAnsi="Times New Roman"/>
          <w:sz w:val="24"/>
          <w:szCs w:val="24"/>
        </w:rPr>
      </w:pPr>
    </w:p>
    <w:p w:rsidR="00986573" w:rsidRDefault="00986573" w:rsidP="0017120B">
      <w:pPr>
        <w:pStyle w:val="NoSpacing"/>
        <w:rPr>
          <w:rFonts w:ascii="Times New Roman" w:hAnsi="Times New Roman"/>
          <w:sz w:val="24"/>
          <w:szCs w:val="24"/>
        </w:rPr>
      </w:pPr>
    </w:p>
    <w:p w:rsidR="00986573" w:rsidRPr="003D4AD0" w:rsidRDefault="00986573" w:rsidP="0017120B">
      <w:pPr>
        <w:pStyle w:val="NoSpacing"/>
        <w:rPr>
          <w:rFonts w:ascii="Times New Roman" w:hAnsi="Times New Roman"/>
          <w:sz w:val="28"/>
          <w:szCs w:val="28"/>
        </w:rPr>
      </w:pPr>
      <w:r w:rsidRPr="003D4AD0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986573" w:rsidRPr="003D4AD0" w:rsidRDefault="00986573" w:rsidP="0017120B">
      <w:pPr>
        <w:pStyle w:val="NoSpacing"/>
        <w:rPr>
          <w:rFonts w:ascii="Times New Roman" w:hAnsi="Times New Roman"/>
          <w:sz w:val="28"/>
          <w:szCs w:val="28"/>
        </w:rPr>
      </w:pPr>
      <w:r w:rsidRPr="003D4AD0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986573" w:rsidRPr="003D4AD0" w:rsidRDefault="00986573" w:rsidP="0017120B">
      <w:pPr>
        <w:pStyle w:val="NoSpacing"/>
        <w:rPr>
          <w:rFonts w:ascii="Times New Roman" w:hAnsi="Times New Roman"/>
          <w:sz w:val="28"/>
          <w:szCs w:val="28"/>
        </w:rPr>
      </w:pPr>
      <w:r w:rsidRPr="003D4AD0">
        <w:rPr>
          <w:rFonts w:ascii="Times New Roman" w:hAnsi="Times New Roman"/>
          <w:sz w:val="28"/>
          <w:szCs w:val="28"/>
        </w:rPr>
        <w:t xml:space="preserve">Выселковского района по </w:t>
      </w:r>
      <w:r>
        <w:rPr>
          <w:rFonts w:ascii="Times New Roman" w:hAnsi="Times New Roman"/>
          <w:sz w:val="28"/>
          <w:szCs w:val="28"/>
        </w:rPr>
        <w:t>финансовым</w:t>
      </w:r>
      <w:r w:rsidRPr="003D4AD0">
        <w:rPr>
          <w:rFonts w:ascii="Times New Roman" w:hAnsi="Times New Roman"/>
          <w:sz w:val="28"/>
          <w:szCs w:val="28"/>
        </w:rPr>
        <w:t xml:space="preserve"> </w:t>
      </w:r>
    </w:p>
    <w:p w:rsidR="00986573" w:rsidRPr="003D4AD0" w:rsidRDefault="00986573" w:rsidP="0017120B">
      <w:pPr>
        <w:pStyle w:val="NoSpacing"/>
        <w:rPr>
          <w:rFonts w:ascii="Times New Roman" w:hAnsi="Times New Roman"/>
          <w:sz w:val="28"/>
          <w:szCs w:val="28"/>
        </w:rPr>
      </w:pPr>
      <w:r w:rsidRPr="003D4AD0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производственным</w:t>
      </w:r>
      <w:r w:rsidRPr="003D4AD0">
        <w:rPr>
          <w:rFonts w:ascii="Times New Roman" w:hAnsi="Times New Roman"/>
          <w:sz w:val="28"/>
          <w:szCs w:val="28"/>
        </w:rPr>
        <w:t xml:space="preserve"> вопросам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Т.В. Миронова</w:t>
      </w:r>
    </w:p>
    <w:sectPr w:rsidR="00986573" w:rsidRPr="003D4AD0" w:rsidSect="003A7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1704"/>
    <w:rsid w:val="000016C4"/>
    <w:rsid w:val="0003253C"/>
    <w:rsid w:val="00042099"/>
    <w:rsid w:val="00044F67"/>
    <w:rsid w:val="00054434"/>
    <w:rsid w:val="00057D5C"/>
    <w:rsid w:val="000664CB"/>
    <w:rsid w:val="000900E4"/>
    <w:rsid w:val="000A0CEC"/>
    <w:rsid w:val="000B0A23"/>
    <w:rsid w:val="000B0E2B"/>
    <w:rsid w:val="000E7793"/>
    <w:rsid w:val="00100987"/>
    <w:rsid w:val="001116E5"/>
    <w:rsid w:val="001147FC"/>
    <w:rsid w:val="00122F96"/>
    <w:rsid w:val="00142F08"/>
    <w:rsid w:val="001601B0"/>
    <w:rsid w:val="0016524B"/>
    <w:rsid w:val="0017120B"/>
    <w:rsid w:val="001822D8"/>
    <w:rsid w:val="001B05E2"/>
    <w:rsid w:val="001B6937"/>
    <w:rsid w:val="001C1DA8"/>
    <w:rsid w:val="001C6E19"/>
    <w:rsid w:val="001E3076"/>
    <w:rsid w:val="001E4B42"/>
    <w:rsid w:val="001F13DD"/>
    <w:rsid w:val="001F2E48"/>
    <w:rsid w:val="001F4360"/>
    <w:rsid w:val="002047A8"/>
    <w:rsid w:val="00204E84"/>
    <w:rsid w:val="00216B5F"/>
    <w:rsid w:val="00224BEF"/>
    <w:rsid w:val="00247967"/>
    <w:rsid w:val="002649A5"/>
    <w:rsid w:val="00271D54"/>
    <w:rsid w:val="00276533"/>
    <w:rsid w:val="00280C3B"/>
    <w:rsid w:val="0028165B"/>
    <w:rsid w:val="002A069D"/>
    <w:rsid w:val="002A4F39"/>
    <w:rsid w:val="002A5DD8"/>
    <w:rsid w:val="002E0DCA"/>
    <w:rsid w:val="002E6A5E"/>
    <w:rsid w:val="002F1433"/>
    <w:rsid w:val="002F23BD"/>
    <w:rsid w:val="00304892"/>
    <w:rsid w:val="003324CF"/>
    <w:rsid w:val="0038339F"/>
    <w:rsid w:val="003A0CDC"/>
    <w:rsid w:val="003A761B"/>
    <w:rsid w:val="003B5D8E"/>
    <w:rsid w:val="003B6FE1"/>
    <w:rsid w:val="003C11DC"/>
    <w:rsid w:val="003C2278"/>
    <w:rsid w:val="003D4AD0"/>
    <w:rsid w:val="003E0EE1"/>
    <w:rsid w:val="003E34C3"/>
    <w:rsid w:val="003F15EF"/>
    <w:rsid w:val="00430BBD"/>
    <w:rsid w:val="00436CFE"/>
    <w:rsid w:val="004542FA"/>
    <w:rsid w:val="0048159C"/>
    <w:rsid w:val="004D6A82"/>
    <w:rsid w:val="00510830"/>
    <w:rsid w:val="00511AF2"/>
    <w:rsid w:val="0052757F"/>
    <w:rsid w:val="005471EE"/>
    <w:rsid w:val="00564FC0"/>
    <w:rsid w:val="005807BC"/>
    <w:rsid w:val="0059260A"/>
    <w:rsid w:val="005A0984"/>
    <w:rsid w:val="005A37EA"/>
    <w:rsid w:val="005A7C0E"/>
    <w:rsid w:val="005B05B1"/>
    <w:rsid w:val="005D2EA5"/>
    <w:rsid w:val="005F0212"/>
    <w:rsid w:val="00634D9E"/>
    <w:rsid w:val="00637C23"/>
    <w:rsid w:val="00680C51"/>
    <w:rsid w:val="00693FCA"/>
    <w:rsid w:val="006A7B31"/>
    <w:rsid w:val="006B046C"/>
    <w:rsid w:val="006B284E"/>
    <w:rsid w:val="006C354F"/>
    <w:rsid w:val="006D1EB8"/>
    <w:rsid w:val="006F51C8"/>
    <w:rsid w:val="00702B5D"/>
    <w:rsid w:val="007158E7"/>
    <w:rsid w:val="007222D6"/>
    <w:rsid w:val="00733F7E"/>
    <w:rsid w:val="00754AB2"/>
    <w:rsid w:val="007646AF"/>
    <w:rsid w:val="00767EA1"/>
    <w:rsid w:val="00784FA6"/>
    <w:rsid w:val="0079257F"/>
    <w:rsid w:val="00795FB5"/>
    <w:rsid w:val="007A703F"/>
    <w:rsid w:val="007B4E38"/>
    <w:rsid w:val="007C24E7"/>
    <w:rsid w:val="007F4563"/>
    <w:rsid w:val="00820553"/>
    <w:rsid w:val="008267FE"/>
    <w:rsid w:val="00826E13"/>
    <w:rsid w:val="00856D24"/>
    <w:rsid w:val="0086483D"/>
    <w:rsid w:val="00872381"/>
    <w:rsid w:val="00883ED0"/>
    <w:rsid w:val="008872E4"/>
    <w:rsid w:val="00892463"/>
    <w:rsid w:val="00892D3C"/>
    <w:rsid w:val="008B255F"/>
    <w:rsid w:val="008C3132"/>
    <w:rsid w:val="008E0550"/>
    <w:rsid w:val="008E1704"/>
    <w:rsid w:val="008E2BBF"/>
    <w:rsid w:val="008F22D1"/>
    <w:rsid w:val="008F376D"/>
    <w:rsid w:val="00911C50"/>
    <w:rsid w:val="00934936"/>
    <w:rsid w:val="00937AC3"/>
    <w:rsid w:val="00970694"/>
    <w:rsid w:val="00986573"/>
    <w:rsid w:val="00995CBB"/>
    <w:rsid w:val="009B5475"/>
    <w:rsid w:val="009C095C"/>
    <w:rsid w:val="009C78A0"/>
    <w:rsid w:val="009D0604"/>
    <w:rsid w:val="00A136B7"/>
    <w:rsid w:val="00A6283F"/>
    <w:rsid w:val="00A66DEE"/>
    <w:rsid w:val="00A7564D"/>
    <w:rsid w:val="00A77970"/>
    <w:rsid w:val="00A90209"/>
    <w:rsid w:val="00AA2C22"/>
    <w:rsid w:val="00AC38C6"/>
    <w:rsid w:val="00AC64F8"/>
    <w:rsid w:val="00AD643D"/>
    <w:rsid w:val="00AE5D20"/>
    <w:rsid w:val="00AF22C6"/>
    <w:rsid w:val="00B27379"/>
    <w:rsid w:val="00B41786"/>
    <w:rsid w:val="00B457DE"/>
    <w:rsid w:val="00B720CE"/>
    <w:rsid w:val="00BB6535"/>
    <w:rsid w:val="00BD5ACF"/>
    <w:rsid w:val="00BE3673"/>
    <w:rsid w:val="00BE3C15"/>
    <w:rsid w:val="00BE4D76"/>
    <w:rsid w:val="00C0120F"/>
    <w:rsid w:val="00C11E08"/>
    <w:rsid w:val="00C21AC5"/>
    <w:rsid w:val="00C271B6"/>
    <w:rsid w:val="00C4636B"/>
    <w:rsid w:val="00C50A6A"/>
    <w:rsid w:val="00C76A74"/>
    <w:rsid w:val="00C95E7A"/>
    <w:rsid w:val="00C96AE5"/>
    <w:rsid w:val="00C97233"/>
    <w:rsid w:val="00D439FA"/>
    <w:rsid w:val="00D7687E"/>
    <w:rsid w:val="00DA102A"/>
    <w:rsid w:val="00DD1BD1"/>
    <w:rsid w:val="00DE74DF"/>
    <w:rsid w:val="00E11AA5"/>
    <w:rsid w:val="00E2002A"/>
    <w:rsid w:val="00E65B1D"/>
    <w:rsid w:val="00E76816"/>
    <w:rsid w:val="00E80F38"/>
    <w:rsid w:val="00E85D71"/>
    <w:rsid w:val="00EA085E"/>
    <w:rsid w:val="00EB70D6"/>
    <w:rsid w:val="00EC3CCA"/>
    <w:rsid w:val="00EC7603"/>
    <w:rsid w:val="00ED60B2"/>
    <w:rsid w:val="00EE1050"/>
    <w:rsid w:val="00EE2B3A"/>
    <w:rsid w:val="00EF5018"/>
    <w:rsid w:val="00F279DD"/>
    <w:rsid w:val="00F612ED"/>
    <w:rsid w:val="00F71901"/>
    <w:rsid w:val="00F9023F"/>
    <w:rsid w:val="00F90E77"/>
    <w:rsid w:val="00F960D6"/>
    <w:rsid w:val="00FA19C7"/>
    <w:rsid w:val="00FA3B1D"/>
    <w:rsid w:val="00FC3C1B"/>
    <w:rsid w:val="00FC4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61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7120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09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1192</TotalTime>
  <Pages>12</Pages>
  <Words>2292</Words>
  <Characters>13065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19</cp:revision>
  <cp:lastPrinted>2016-02-26T06:16:00Z</cp:lastPrinted>
  <dcterms:created xsi:type="dcterms:W3CDTF">2015-08-18T10:52:00Z</dcterms:created>
  <dcterms:modified xsi:type="dcterms:W3CDTF">2016-04-26T05:32:00Z</dcterms:modified>
</cp:coreProperties>
</file>